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8A4A90" w14:textId="6DF9AE73" w:rsidR="00C54EA1" w:rsidRPr="00C54EA1" w:rsidRDefault="00C54EA1" w:rsidP="00C54EA1">
      <w:pPr>
        <w:pStyle w:val="Ttulo1"/>
        <w:rPr>
          <w:lang w:val="fr-FR"/>
        </w:rPr>
      </w:pPr>
      <w:r w:rsidRPr="00C54EA1">
        <w:rPr>
          <w:lang w:val="fr-FR"/>
        </w:rPr>
        <w:t>Service “extra” pour les membres.</w:t>
      </w:r>
    </w:p>
    <w:p w14:paraId="7CFB6D45" w14:textId="549BF48A" w:rsidR="005C1FD9" w:rsidRPr="00C54EA1" w:rsidRDefault="005C1FD9" w:rsidP="005C1FD9">
      <w:pPr>
        <w:rPr>
          <w:lang w:val="fr-FR"/>
        </w:rPr>
      </w:pPr>
    </w:p>
    <w:p w14:paraId="1F0B50BB" w14:textId="7AEB9832" w:rsidR="00ED4543" w:rsidRDefault="00C54EA1" w:rsidP="005C1FD9">
      <w:pPr>
        <w:jc w:val="both"/>
        <w:rPr>
          <w:lang w:val="fr-FR"/>
        </w:rPr>
      </w:pPr>
      <w:r w:rsidRPr="00C54EA1">
        <w:rPr>
          <w:lang w:val="fr-FR"/>
        </w:rPr>
        <w:t>Avec l’arrivée de la p</w:t>
      </w:r>
      <w:r>
        <w:rPr>
          <w:lang w:val="fr-FR"/>
        </w:rPr>
        <w:t>andémie, l’activité</w:t>
      </w:r>
      <w:r w:rsidR="0032519B">
        <w:rPr>
          <w:lang w:val="fr-FR"/>
        </w:rPr>
        <w:t xml:space="preserve"> </w:t>
      </w:r>
      <w:r>
        <w:rPr>
          <w:lang w:val="fr-FR"/>
        </w:rPr>
        <w:t xml:space="preserve">de nos membres s’est </w:t>
      </w:r>
      <w:r w:rsidR="0032519B">
        <w:rPr>
          <w:lang w:val="fr-FR"/>
        </w:rPr>
        <w:t>transformée</w:t>
      </w:r>
      <w:r>
        <w:rPr>
          <w:lang w:val="fr-FR"/>
        </w:rPr>
        <w:t>, et surtout pour les formateurs qui faisaient des co</w:t>
      </w:r>
      <w:r w:rsidR="0032519B">
        <w:rPr>
          <w:lang w:val="fr-FR"/>
        </w:rPr>
        <w:t>u</w:t>
      </w:r>
      <w:r>
        <w:rPr>
          <w:lang w:val="fr-FR"/>
        </w:rPr>
        <w:t>rs présentiels. Ils doivent réinventer leur projet et le refaire depuis le début. Et même s’ils ne sont pas nombreux, nous en avons quelques-uns qui sont avec nous depuis longtemps et qui rencontrent des problèmes pour aller vers l’online.</w:t>
      </w:r>
    </w:p>
    <w:p w14:paraId="7E7973B8" w14:textId="2B5538A7" w:rsidR="00C54EA1" w:rsidRPr="00C54EA1" w:rsidRDefault="00C54EA1" w:rsidP="005C1FD9">
      <w:pPr>
        <w:jc w:val="both"/>
        <w:rPr>
          <w:lang w:val="fr-FR"/>
        </w:rPr>
      </w:pPr>
      <w:r w:rsidRPr="00C54EA1">
        <w:rPr>
          <w:lang w:val="fr-FR"/>
        </w:rPr>
        <w:t>Avec le changement de l</w:t>
      </w:r>
      <w:r>
        <w:rPr>
          <w:lang w:val="fr-FR"/>
        </w:rPr>
        <w:t xml:space="preserve">a gestion informatique de </w:t>
      </w:r>
      <w:proofErr w:type="spellStart"/>
      <w:r>
        <w:rPr>
          <w:lang w:val="fr-FR"/>
        </w:rPr>
        <w:t>Smart-Ib</w:t>
      </w:r>
      <w:proofErr w:type="spellEnd"/>
      <w:r>
        <w:rPr>
          <w:lang w:val="fr-FR"/>
        </w:rPr>
        <w:t>, nous avons dû prendre des serveurs pour garder toute l’information que nous av</w:t>
      </w:r>
      <w:r w:rsidR="0032519B">
        <w:rPr>
          <w:lang w:val="fr-FR"/>
        </w:rPr>
        <w:t>i</w:t>
      </w:r>
      <w:r>
        <w:rPr>
          <w:lang w:val="fr-FR"/>
        </w:rPr>
        <w:t>ons. Un membre utilisateur nous aide pour ce travail qui est complexe.</w:t>
      </w:r>
    </w:p>
    <w:p w14:paraId="4415CD87" w14:textId="1B8CABB9" w:rsidR="00C54EA1" w:rsidRPr="0086259C" w:rsidRDefault="0086259C" w:rsidP="005C1FD9">
      <w:pPr>
        <w:jc w:val="both"/>
        <w:rPr>
          <w:lang w:val="fr-FR"/>
        </w:rPr>
      </w:pPr>
      <w:r w:rsidRPr="0086259C">
        <w:rPr>
          <w:lang w:val="fr-FR"/>
        </w:rPr>
        <w:t>Nous avons nettoyé l’ensemble d</w:t>
      </w:r>
      <w:r>
        <w:rPr>
          <w:lang w:val="fr-FR"/>
        </w:rPr>
        <w:t>es archives et nous avons trouvé pour 125€ un serveur qui a une capacité de 3 TG, or nous n’utilisons que 60Gb.</w:t>
      </w:r>
      <w:r w:rsidR="0032519B">
        <w:rPr>
          <w:lang w:val="fr-FR"/>
        </w:rPr>
        <w:t xml:space="preserve"> N</w:t>
      </w:r>
      <w:r>
        <w:rPr>
          <w:lang w:val="fr-FR"/>
        </w:rPr>
        <w:t>ous avons acheté des serveurs à une petite entreprise de Huelva, au lieu de passer par une multinationale, et nous avons tous nos archives dans nos propres serveurs.</w:t>
      </w:r>
    </w:p>
    <w:p w14:paraId="041F3167" w14:textId="3740549D" w:rsidR="0086259C" w:rsidRPr="0086259C" w:rsidRDefault="0086259C" w:rsidP="005C1FD9">
      <w:pPr>
        <w:jc w:val="both"/>
        <w:rPr>
          <w:lang w:val="fr-FR"/>
        </w:rPr>
      </w:pPr>
      <w:r w:rsidRPr="0086259C">
        <w:rPr>
          <w:lang w:val="fr-FR"/>
        </w:rPr>
        <w:t xml:space="preserve">Lors du Speed </w:t>
      </w:r>
      <w:proofErr w:type="spellStart"/>
      <w:r w:rsidRPr="0086259C">
        <w:rPr>
          <w:lang w:val="fr-FR"/>
        </w:rPr>
        <w:t>Daiting</w:t>
      </w:r>
      <w:proofErr w:type="spellEnd"/>
      <w:r w:rsidRPr="0086259C">
        <w:rPr>
          <w:lang w:val="fr-FR"/>
        </w:rPr>
        <w:t xml:space="preserve"> d</w:t>
      </w:r>
      <w:r>
        <w:rPr>
          <w:lang w:val="fr-FR"/>
        </w:rPr>
        <w:t xml:space="preserve">e septembre, nous avons parlé avec les membres du projet De </w:t>
      </w:r>
      <w:proofErr w:type="spellStart"/>
      <w:r>
        <w:rPr>
          <w:lang w:val="fr-FR"/>
        </w:rPr>
        <w:t>Picos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Pardos</w:t>
      </w:r>
      <w:proofErr w:type="spellEnd"/>
      <w:r>
        <w:rPr>
          <w:lang w:val="fr-FR"/>
        </w:rPr>
        <w:t xml:space="preserve">., membres </w:t>
      </w:r>
      <w:proofErr w:type="spellStart"/>
      <w:r>
        <w:rPr>
          <w:lang w:val="fr-FR"/>
        </w:rPr>
        <w:t>Smart-Ib</w:t>
      </w:r>
      <w:proofErr w:type="spellEnd"/>
      <w:r>
        <w:rPr>
          <w:lang w:val="fr-FR"/>
        </w:rPr>
        <w:t xml:space="preserve"> depuis 2014</w:t>
      </w:r>
      <w:r w:rsidR="00152AE2">
        <w:rPr>
          <w:lang w:val="fr-FR"/>
        </w:rPr>
        <w:t xml:space="preserve"> dont l’activité est la formation. A cause de la </w:t>
      </w:r>
      <w:r w:rsidR="0032519B">
        <w:rPr>
          <w:lang w:val="fr-FR"/>
        </w:rPr>
        <w:t>pandémie</w:t>
      </w:r>
      <w:r w:rsidR="00152AE2">
        <w:rPr>
          <w:lang w:val="fr-FR"/>
        </w:rPr>
        <w:t xml:space="preserve">, ils </w:t>
      </w:r>
      <w:r w:rsidR="0032519B">
        <w:rPr>
          <w:lang w:val="fr-FR"/>
        </w:rPr>
        <w:t>doivent</w:t>
      </w:r>
      <w:r w:rsidR="00152AE2">
        <w:rPr>
          <w:lang w:val="fr-FR"/>
        </w:rPr>
        <w:t xml:space="preserve"> faire leurs cours online (leurs élèves sont des personnes à risque) et ils ont donc perdu 50% de leurs rentrées. Il leur est donc difficile d’investir dans une académie online. Luis (membre qui nous aide sur les questions informatiques) a donc proposé d’utiliser l’espace de </w:t>
      </w:r>
      <w:proofErr w:type="spellStart"/>
      <w:r w:rsidR="00152AE2">
        <w:rPr>
          <w:lang w:val="fr-FR"/>
        </w:rPr>
        <w:t>Smart</w:t>
      </w:r>
      <w:r w:rsidR="0048723F">
        <w:rPr>
          <w:lang w:val="fr-FR"/>
        </w:rPr>
        <w:t>-ib</w:t>
      </w:r>
      <w:proofErr w:type="spellEnd"/>
      <w:r w:rsidR="0048723F">
        <w:rPr>
          <w:lang w:val="fr-FR"/>
        </w:rPr>
        <w:t> :</w:t>
      </w:r>
      <w:r w:rsidR="00152AE2">
        <w:rPr>
          <w:lang w:val="fr-FR"/>
        </w:rPr>
        <w:t xml:space="preserve"> </w:t>
      </w:r>
      <w:r w:rsidR="0032519B">
        <w:rPr>
          <w:lang w:val="fr-FR"/>
        </w:rPr>
        <w:t>C</w:t>
      </w:r>
      <w:r w:rsidR="00152AE2">
        <w:rPr>
          <w:lang w:val="fr-FR"/>
        </w:rPr>
        <w:t xml:space="preserve">réer une plateforme online où les membres peuvent </w:t>
      </w:r>
      <w:r w:rsidR="0048723F">
        <w:rPr>
          <w:lang w:val="fr-FR"/>
        </w:rPr>
        <w:t xml:space="preserve">faire leurs cours. Pour </w:t>
      </w:r>
      <w:proofErr w:type="spellStart"/>
      <w:r w:rsidR="0048723F">
        <w:rPr>
          <w:lang w:val="fr-FR"/>
        </w:rPr>
        <w:t>Smart-Ib</w:t>
      </w:r>
      <w:proofErr w:type="spellEnd"/>
      <w:r w:rsidR="0048723F">
        <w:rPr>
          <w:lang w:val="fr-FR"/>
        </w:rPr>
        <w:t>, le coût est de zéro, vu que l’on paye déjà les serveurs. La proposition est de créer un sous-domaine.</w:t>
      </w:r>
    </w:p>
    <w:p w14:paraId="74F03AA1" w14:textId="1CB901B2" w:rsidR="005C1FD9" w:rsidRPr="00152AE2" w:rsidRDefault="0048723F" w:rsidP="005C1FD9">
      <w:pPr>
        <w:jc w:val="both"/>
        <w:rPr>
          <w:lang w:val="fr-FR"/>
        </w:rPr>
      </w:pPr>
      <w:r>
        <w:rPr>
          <w:lang w:val="fr-FR"/>
        </w:rPr>
        <w:t>Ex :</w:t>
      </w:r>
    </w:p>
    <w:p w14:paraId="21725E3B" w14:textId="76D55D0B" w:rsidR="005C1FD9" w:rsidRDefault="005C1FD9" w:rsidP="005C1FD9">
      <w:pPr>
        <w:jc w:val="both"/>
      </w:pPr>
      <w:r>
        <w:t>Academia.smart-ib.coop</w:t>
      </w:r>
    </w:p>
    <w:p w14:paraId="3311DA94" w14:textId="642FFB3F" w:rsidR="0048723F" w:rsidRPr="0048723F" w:rsidRDefault="0048723F" w:rsidP="005C1FD9">
      <w:pPr>
        <w:jc w:val="both"/>
        <w:rPr>
          <w:lang w:val="fr-FR"/>
        </w:rPr>
      </w:pPr>
      <w:r w:rsidRPr="0048723F">
        <w:rPr>
          <w:lang w:val="fr-FR"/>
        </w:rPr>
        <w:t>Installer la plateforme Moodle, et</w:t>
      </w:r>
      <w:r>
        <w:rPr>
          <w:lang w:val="fr-FR"/>
        </w:rPr>
        <w:t xml:space="preserve"> donner la permission aux membres pour qu’ils puissent créer leurs cours et ainsi proposer un service supplémentaire.</w:t>
      </w:r>
    </w:p>
    <w:p w14:paraId="21B36722" w14:textId="15A18330" w:rsidR="0048723F" w:rsidRPr="0048723F" w:rsidRDefault="0048723F" w:rsidP="005C1FD9">
      <w:pPr>
        <w:jc w:val="both"/>
        <w:rPr>
          <w:lang w:val="fr-FR"/>
        </w:rPr>
      </w:pPr>
      <w:r w:rsidRPr="0048723F">
        <w:rPr>
          <w:lang w:val="fr-FR"/>
        </w:rPr>
        <w:t>Avec Luis nous avons u</w:t>
      </w:r>
      <w:r>
        <w:rPr>
          <w:lang w:val="fr-FR"/>
        </w:rPr>
        <w:t>n accord de 500€/mois pour 2 heures par jour, il peut donc nous aider sur les questions techniques.</w:t>
      </w:r>
    </w:p>
    <w:p w14:paraId="1BADB9C4" w14:textId="36F15FFD" w:rsidR="005C1FD9" w:rsidRPr="0048723F" w:rsidRDefault="0048723F" w:rsidP="005C1FD9">
      <w:pPr>
        <w:jc w:val="both"/>
        <w:rPr>
          <w:lang w:val="fr-FR"/>
        </w:rPr>
      </w:pPr>
      <w:r w:rsidRPr="0048723F">
        <w:rPr>
          <w:lang w:val="fr-FR"/>
        </w:rPr>
        <w:t xml:space="preserve">Objectifs </w:t>
      </w:r>
      <w:r w:rsidR="005C1FD9" w:rsidRPr="0048723F">
        <w:rPr>
          <w:lang w:val="fr-FR"/>
        </w:rPr>
        <w:t xml:space="preserve">: </w:t>
      </w:r>
    </w:p>
    <w:p w14:paraId="3E413944" w14:textId="713D815A" w:rsidR="0048723F" w:rsidRDefault="0048723F" w:rsidP="005C1FD9">
      <w:pPr>
        <w:jc w:val="both"/>
        <w:rPr>
          <w:lang w:val="fr-FR"/>
        </w:rPr>
      </w:pPr>
      <w:r w:rsidRPr="0048723F">
        <w:rPr>
          <w:lang w:val="fr-FR"/>
        </w:rPr>
        <w:t>- Aider les membres (b</w:t>
      </w:r>
      <w:r>
        <w:rPr>
          <w:lang w:val="fr-FR"/>
        </w:rPr>
        <w:t xml:space="preserve">ien entendu, il faudra établir des critères car il faut optimiser les </w:t>
      </w:r>
      <w:r w:rsidR="0032519B">
        <w:rPr>
          <w:lang w:val="fr-FR"/>
        </w:rPr>
        <w:t>ressources</w:t>
      </w:r>
      <w:r>
        <w:rPr>
          <w:lang w:val="fr-FR"/>
        </w:rPr>
        <w:t xml:space="preserve"> des membres qui participent à la vie de la coopérative.)</w:t>
      </w:r>
    </w:p>
    <w:p w14:paraId="70AF1CAB" w14:textId="24AAD244" w:rsidR="0048723F" w:rsidRDefault="0048723F" w:rsidP="005C1FD9">
      <w:pPr>
        <w:jc w:val="both"/>
        <w:rPr>
          <w:lang w:val="fr-FR"/>
        </w:rPr>
      </w:pPr>
      <w:r>
        <w:rPr>
          <w:lang w:val="fr-FR"/>
        </w:rPr>
        <w:t>- Visibilité</w:t>
      </w:r>
    </w:p>
    <w:p w14:paraId="485142A2" w14:textId="0AFD9273" w:rsidR="0048723F" w:rsidRPr="0048723F" w:rsidRDefault="0048723F" w:rsidP="005C1FD9">
      <w:pPr>
        <w:jc w:val="both"/>
        <w:rPr>
          <w:lang w:val="fr-FR"/>
        </w:rPr>
      </w:pPr>
      <w:r>
        <w:rPr>
          <w:lang w:val="fr-FR"/>
        </w:rPr>
        <w:t>- Positionnement</w:t>
      </w:r>
    </w:p>
    <w:p w14:paraId="7C66E914" w14:textId="1308A838" w:rsidR="005C1FD9" w:rsidRDefault="005C1FD9" w:rsidP="005C1FD9">
      <w:pPr>
        <w:jc w:val="both"/>
      </w:pPr>
    </w:p>
    <w:p w14:paraId="292711BD" w14:textId="00AC9189" w:rsidR="0048723F" w:rsidRDefault="0048723F" w:rsidP="005C1FD9">
      <w:pPr>
        <w:jc w:val="both"/>
        <w:rPr>
          <w:lang w:val="fr-FR"/>
        </w:rPr>
      </w:pPr>
      <w:r w:rsidRPr="0048723F">
        <w:rPr>
          <w:lang w:val="fr-FR"/>
        </w:rPr>
        <w:t>Nous allons faire le t</w:t>
      </w:r>
      <w:r>
        <w:rPr>
          <w:lang w:val="fr-FR"/>
        </w:rPr>
        <w:t xml:space="preserve">est avec les membres de De </w:t>
      </w:r>
      <w:proofErr w:type="spellStart"/>
      <w:r>
        <w:rPr>
          <w:lang w:val="fr-FR"/>
        </w:rPr>
        <w:t>Picos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Pardos</w:t>
      </w:r>
      <w:proofErr w:type="spellEnd"/>
      <w:r>
        <w:rPr>
          <w:lang w:val="fr-FR"/>
        </w:rPr>
        <w:t xml:space="preserve"> pour voir comment ça marche : combien de temps nous passons pour l’installation, pour </w:t>
      </w:r>
      <w:r w:rsidR="0032519B">
        <w:rPr>
          <w:lang w:val="fr-FR"/>
        </w:rPr>
        <w:t>connaître</w:t>
      </w:r>
      <w:r>
        <w:rPr>
          <w:lang w:val="fr-FR"/>
        </w:rPr>
        <w:t xml:space="preserve"> les ressources dont nous </w:t>
      </w:r>
      <w:r w:rsidR="0032519B">
        <w:rPr>
          <w:lang w:val="fr-FR"/>
        </w:rPr>
        <w:t>disposons</w:t>
      </w:r>
      <w:r>
        <w:rPr>
          <w:lang w:val="fr-FR"/>
        </w:rPr>
        <w:t xml:space="preserve"> </w:t>
      </w:r>
      <w:r w:rsidR="0032519B">
        <w:rPr>
          <w:lang w:val="fr-FR"/>
        </w:rPr>
        <w:t>effectivement, pour analyser et voir si nous proposons ce même service à d’autres membres en décidant des règles à suivre.</w:t>
      </w:r>
    </w:p>
    <w:p w14:paraId="363F0716" w14:textId="77777777" w:rsidR="0032519B" w:rsidRPr="0048723F" w:rsidRDefault="0032519B" w:rsidP="005C1FD9">
      <w:pPr>
        <w:jc w:val="both"/>
        <w:rPr>
          <w:lang w:val="fr-FR"/>
        </w:rPr>
      </w:pPr>
    </w:p>
    <w:p w14:paraId="77E15BBD" w14:textId="77777777" w:rsidR="005C1FD9" w:rsidRPr="0048723F" w:rsidRDefault="005C1FD9" w:rsidP="005C1FD9">
      <w:pPr>
        <w:rPr>
          <w:lang w:val="fr-FR"/>
        </w:rPr>
      </w:pPr>
    </w:p>
    <w:p w14:paraId="6CD5F70F" w14:textId="77777777" w:rsidR="004A641C" w:rsidRPr="0048723F" w:rsidRDefault="004A641C" w:rsidP="00B42E07">
      <w:pPr>
        <w:rPr>
          <w:lang w:val="fr-FR"/>
        </w:rPr>
      </w:pPr>
    </w:p>
    <w:sectPr w:rsidR="004A641C" w:rsidRPr="0048723F" w:rsidSect="0091490A"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835" w:right="1191" w:bottom="284" w:left="1588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527569" w14:textId="77777777" w:rsidR="00FD6B87" w:rsidRDefault="00FD6B87" w:rsidP="00B42E07">
      <w:r>
        <w:separator/>
      </w:r>
    </w:p>
  </w:endnote>
  <w:endnote w:type="continuationSeparator" w:id="0">
    <w:p w14:paraId="50842238" w14:textId="77777777" w:rsidR="00FD6B87" w:rsidRDefault="00FD6B87" w:rsidP="00B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KGrotesk-Regular">
    <w:altName w:val="Calibri"/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-851340507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A4C8786" w14:textId="77777777" w:rsidR="00C92787" w:rsidRDefault="00C92787" w:rsidP="00557F70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4F7F16C" w14:textId="77777777" w:rsidR="007B4D0B" w:rsidRDefault="007B4D0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4FB41" w14:textId="77777777" w:rsidR="00DD6BB5" w:rsidRPr="004A641C" w:rsidRDefault="00B15F61" w:rsidP="00B5264D">
    <w:pPr>
      <w:pStyle w:val="Piedepgina"/>
      <w:tabs>
        <w:tab w:val="clear" w:pos="2694"/>
        <w:tab w:val="clear" w:pos="5529"/>
        <w:tab w:val="clear" w:pos="6379"/>
        <w:tab w:val="center" w:pos="4536"/>
        <w:tab w:val="right" w:pos="9072"/>
      </w:tabs>
      <w:spacing w:before="600"/>
      <w:rPr>
        <w:rStyle w:val="wwwsmartcoop"/>
      </w:rPr>
    </w:pPr>
    <w:r>
      <w:rPr>
        <w:noProof/>
        <w:lang w:eastAsia="fr-FR"/>
      </w:rPr>
      <w:drawing>
        <wp:inline distT="0" distB="0" distL="0" distR="0" wp14:anchorId="4268DE9B" wp14:editId="4C30C9CF">
          <wp:extent cx="972000" cy="251341"/>
          <wp:effectExtent l="0" t="0" r="0" b="3175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00" cy="251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E5870" w:rsidRPr="00DE5870">
      <w:t xml:space="preserve"> </w:t>
    </w:r>
    <w:r w:rsidR="000131EB">
      <w:tab/>
    </w:r>
    <w:sdt>
      <w:sdtPr>
        <w:rPr>
          <w:rStyle w:val="Nmerodepgina"/>
          <w:color w:val="FF0000"/>
        </w:rPr>
        <w:id w:val="-2144722016"/>
        <w:docPartObj>
          <w:docPartGallery w:val="Page Numbers (Bottom of Page)"/>
          <w:docPartUnique/>
        </w:docPartObj>
      </w:sdtPr>
      <w:sdtEndPr>
        <w:rPr>
          <w:rStyle w:val="Nmerodepgina"/>
        </w:rPr>
      </w:sdtEndPr>
      <w:sdtContent>
        <w:r w:rsidR="00C92787" w:rsidRPr="0006151E">
          <w:rPr>
            <w:rStyle w:val="Nmerodepgina"/>
            <w:color w:val="FF0000"/>
            <w:sz w:val="15"/>
            <w:szCs w:val="15"/>
          </w:rPr>
          <w:fldChar w:fldCharType="begin"/>
        </w:r>
        <w:r w:rsidR="00C92787" w:rsidRPr="0006151E">
          <w:rPr>
            <w:rStyle w:val="Nmerodepgina"/>
            <w:color w:val="FF0000"/>
            <w:sz w:val="15"/>
            <w:szCs w:val="15"/>
          </w:rPr>
          <w:instrText xml:space="preserve"> PAGE </w:instrTex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separate"/>
        </w:r>
        <w:r w:rsidR="00C92787" w:rsidRPr="0006151E">
          <w:rPr>
            <w:rStyle w:val="Nmerodepgina"/>
            <w:color w:val="FF0000"/>
            <w:sz w:val="15"/>
            <w:szCs w:val="15"/>
          </w:rPr>
          <w:t>2</w: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end"/>
        </w:r>
        <w:r w:rsidR="00B55E25">
          <w:rPr>
            <w:rStyle w:val="Nmerodepgina"/>
            <w:color w:val="FF0000"/>
            <w:sz w:val="15"/>
            <w:szCs w:val="15"/>
          </w:rPr>
          <w:t xml:space="preserve"> de </w:t>
        </w:r>
        <w:r w:rsidR="00B55E25">
          <w:rPr>
            <w:rStyle w:val="Nmerodepgina"/>
            <w:color w:val="FF0000"/>
            <w:sz w:val="15"/>
            <w:szCs w:val="15"/>
          </w:rPr>
          <w:fldChar w:fldCharType="begin"/>
        </w:r>
        <w:r w:rsidR="00B55E25">
          <w:rPr>
            <w:rStyle w:val="Nmerodepgina"/>
            <w:color w:val="FF0000"/>
            <w:sz w:val="15"/>
            <w:szCs w:val="15"/>
          </w:rPr>
          <w:instrText xml:space="preserve"> NUMPAGES   \* MERGEFORMAT </w:instrText>
        </w:r>
        <w:r w:rsidR="00B55E25">
          <w:rPr>
            <w:rStyle w:val="Nmerodepgina"/>
            <w:color w:val="FF0000"/>
            <w:sz w:val="15"/>
            <w:szCs w:val="15"/>
          </w:rPr>
          <w:fldChar w:fldCharType="separate"/>
        </w:r>
        <w:r w:rsidR="00B55E25">
          <w:rPr>
            <w:rStyle w:val="Nmerodepgina"/>
            <w:noProof/>
            <w:color w:val="FF0000"/>
            <w:sz w:val="15"/>
            <w:szCs w:val="15"/>
          </w:rPr>
          <w:t>4</w:t>
        </w:r>
        <w:r w:rsidR="00B55E25">
          <w:rPr>
            <w:rStyle w:val="Nmerodepgina"/>
            <w:color w:val="FF0000"/>
            <w:sz w:val="15"/>
            <w:szCs w:val="15"/>
          </w:rPr>
          <w:fldChar w:fldCharType="end"/>
        </w:r>
      </w:sdtContent>
    </w:sdt>
    <w:r w:rsidR="00C92787">
      <w:tab/>
    </w:r>
    <w:r w:rsidR="00DE5870" w:rsidRPr="004A641C">
      <w:rPr>
        <w:rStyle w:val="wwwsmartcoop"/>
      </w:rPr>
      <w:t>www.smart.coop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5000" w:type="pct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0"/>
      <w:gridCol w:w="4561"/>
    </w:tblGrid>
    <w:tr w:rsidR="00763DAA" w14:paraId="79CD8FF3" w14:textId="77777777" w:rsidTr="00763DAA">
      <w:trPr>
        <w:jc w:val="right"/>
      </w:trPr>
      <w:tc>
        <w:tcPr>
          <w:tcW w:w="4555" w:type="dxa"/>
          <w:vAlign w:val="bottom"/>
        </w:tcPr>
        <w:p w14:paraId="748FE2D6" w14:textId="77777777" w:rsidR="00763DAA" w:rsidRPr="00763DAA" w:rsidRDefault="00763DAA" w:rsidP="00B42E07">
          <w:pPr>
            <w:pStyle w:val="SmartPieRSocial"/>
          </w:pPr>
          <w:r>
            <w:t>&lt;Razón Social&gt;</w:t>
          </w:r>
        </w:p>
        <w:p w14:paraId="4EFE25F3" w14:textId="77777777" w:rsidR="00763DAA" w:rsidRPr="00763DAA" w:rsidRDefault="00763DAA" w:rsidP="00B42E07">
          <w:pPr>
            <w:pStyle w:val="SmartPie"/>
          </w:pPr>
          <w:r>
            <w:t>&lt;Dirección&gt;</w:t>
          </w:r>
        </w:p>
        <w:p w14:paraId="0702BF03" w14:textId="77777777" w:rsidR="00763DAA" w:rsidRPr="007B4D0B" w:rsidRDefault="00763DAA" w:rsidP="00B42E07">
          <w:pPr>
            <w:pStyle w:val="SmartPie"/>
          </w:pPr>
          <w:r>
            <w:t>&lt;CP&gt; – &lt;Población&gt;</w:t>
          </w:r>
        </w:p>
        <w:p w14:paraId="0F668081" w14:textId="77777777" w:rsidR="00763DAA" w:rsidRDefault="00763DAA" w:rsidP="00B42E07">
          <w:pPr>
            <w:pStyle w:val="SmartPie"/>
          </w:pPr>
          <w:r w:rsidRPr="007B4D0B">
            <w:t>+3</w:t>
          </w:r>
          <w:r>
            <w:t>4</w:t>
          </w:r>
          <w:r w:rsidRPr="007B4D0B">
            <w:t xml:space="preserve"> </w:t>
          </w:r>
          <w:r>
            <w:t>&lt;TLF&gt;</w:t>
          </w:r>
        </w:p>
      </w:tc>
      <w:tc>
        <w:tcPr>
          <w:tcW w:w="4556" w:type="dxa"/>
          <w:vAlign w:val="bottom"/>
        </w:tcPr>
        <w:p w14:paraId="6A5C80FE" w14:textId="77777777" w:rsidR="00763DAA" w:rsidRDefault="00763DAA" w:rsidP="00B42E07">
          <w:r w:rsidRPr="0058054F">
            <w:rPr>
              <w:rStyle w:val="wwwsmartcoop"/>
            </w:rPr>
            <w:t>www.smart.coop</w:t>
          </w:r>
        </w:p>
      </w:tc>
    </w:tr>
  </w:tbl>
  <w:p w14:paraId="5E184AE5" w14:textId="77777777" w:rsidR="00DE5870" w:rsidRPr="00763DAA" w:rsidRDefault="00DE5870" w:rsidP="00763D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A9F147" w14:textId="77777777" w:rsidR="00FD6B87" w:rsidRDefault="00FD6B87" w:rsidP="00B42E07">
      <w:r>
        <w:separator/>
      </w:r>
    </w:p>
  </w:footnote>
  <w:footnote w:type="continuationSeparator" w:id="0">
    <w:p w14:paraId="3EF5C1C4" w14:textId="77777777" w:rsidR="00FD6B87" w:rsidRDefault="00FD6B87" w:rsidP="00B42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D7F5C" w14:textId="77777777" w:rsidR="005C0573" w:rsidRDefault="005C0573" w:rsidP="00B42E07">
    <w:r>
      <w:rPr>
        <w:noProof/>
        <w:lang w:eastAsia="fr-FR"/>
      </w:rPr>
      <w:drawing>
        <wp:inline distT="0" distB="0" distL="0" distR="0" wp14:anchorId="06BADA74" wp14:editId="495B35DC">
          <wp:extent cx="1331976" cy="344424"/>
          <wp:effectExtent l="0" t="0" r="0" b="1143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1B0BC763" w14:textId="77777777" w:rsidR="00DE5870" w:rsidRPr="005C0573" w:rsidRDefault="00DE5870" w:rsidP="00B42E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0C0A5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E1F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9BA45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866F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30C4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58CC5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53835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172BB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668AD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AFE9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9E26D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A744EF2"/>
    <w:multiLevelType w:val="hybridMultilevel"/>
    <w:tmpl w:val="D0281146"/>
    <w:lvl w:ilvl="0" w:tplc="13305F74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D270A"/>
    <w:multiLevelType w:val="multilevel"/>
    <w:tmpl w:val="8E68D586"/>
    <w:lvl w:ilvl="0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3" w15:restartNumberingAfterBreak="0">
    <w:nsid w:val="54DB2212"/>
    <w:multiLevelType w:val="multilevel"/>
    <w:tmpl w:val="177A24F4"/>
    <w:lvl w:ilvl="0">
      <w:start w:val="1"/>
      <w:numFmt w:val="bullet"/>
      <w:lvlText w:val="—"/>
      <w:lvlJc w:val="left"/>
      <w:pPr>
        <w:ind w:left="1416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4" w15:restartNumberingAfterBreak="0">
    <w:nsid w:val="5C167E99"/>
    <w:multiLevelType w:val="multilevel"/>
    <w:tmpl w:val="449EC364"/>
    <w:lvl w:ilvl="0">
      <w:start w:val="1"/>
      <w:numFmt w:val="bullet"/>
      <w:pStyle w:val="SmartTextoLista"/>
      <w:lvlText w:val="—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11"/>
  </w:num>
  <w:num w:numId="13">
    <w:abstractNumId w:val="14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397"/>
  <w:drawingGridVerticalSpacing w:val="397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FD9"/>
    <w:rsid w:val="00004930"/>
    <w:rsid w:val="000131EB"/>
    <w:rsid w:val="0003297A"/>
    <w:rsid w:val="0006151E"/>
    <w:rsid w:val="000C2011"/>
    <w:rsid w:val="00104AC7"/>
    <w:rsid w:val="00152AE2"/>
    <w:rsid w:val="001546D4"/>
    <w:rsid w:val="001B6B92"/>
    <w:rsid w:val="001C0F93"/>
    <w:rsid w:val="001D153A"/>
    <w:rsid w:val="001D5694"/>
    <w:rsid w:val="001F5110"/>
    <w:rsid w:val="00201B45"/>
    <w:rsid w:val="00246205"/>
    <w:rsid w:val="002713BD"/>
    <w:rsid w:val="002B11D8"/>
    <w:rsid w:val="00324900"/>
    <w:rsid w:val="003249F4"/>
    <w:rsid w:val="0032519B"/>
    <w:rsid w:val="003849FB"/>
    <w:rsid w:val="00393E99"/>
    <w:rsid w:val="003A55BE"/>
    <w:rsid w:val="003C2D34"/>
    <w:rsid w:val="003D54FB"/>
    <w:rsid w:val="00426130"/>
    <w:rsid w:val="00446CA9"/>
    <w:rsid w:val="00474C2B"/>
    <w:rsid w:val="00481520"/>
    <w:rsid w:val="0048723F"/>
    <w:rsid w:val="004A641C"/>
    <w:rsid w:val="0051278C"/>
    <w:rsid w:val="00521B3E"/>
    <w:rsid w:val="0058054F"/>
    <w:rsid w:val="005C0573"/>
    <w:rsid w:val="005C1FD9"/>
    <w:rsid w:val="00630DD6"/>
    <w:rsid w:val="00640FB5"/>
    <w:rsid w:val="00651C64"/>
    <w:rsid w:val="00654F15"/>
    <w:rsid w:val="006C060E"/>
    <w:rsid w:val="006D34FA"/>
    <w:rsid w:val="007349AE"/>
    <w:rsid w:val="00744ADA"/>
    <w:rsid w:val="007561D9"/>
    <w:rsid w:val="00763DAA"/>
    <w:rsid w:val="007647C7"/>
    <w:rsid w:val="00767D8B"/>
    <w:rsid w:val="0077208A"/>
    <w:rsid w:val="0077228E"/>
    <w:rsid w:val="00774B78"/>
    <w:rsid w:val="007831E4"/>
    <w:rsid w:val="00787A15"/>
    <w:rsid w:val="007B4D0B"/>
    <w:rsid w:val="00805C89"/>
    <w:rsid w:val="008224FE"/>
    <w:rsid w:val="008305FF"/>
    <w:rsid w:val="00832BD4"/>
    <w:rsid w:val="0086259C"/>
    <w:rsid w:val="00866D13"/>
    <w:rsid w:val="00884E1F"/>
    <w:rsid w:val="00891AB0"/>
    <w:rsid w:val="008C7D94"/>
    <w:rsid w:val="0091330A"/>
    <w:rsid w:val="0091490A"/>
    <w:rsid w:val="00922278"/>
    <w:rsid w:val="00984962"/>
    <w:rsid w:val="009B250D"/>
    <w:rsid w:val="009B7EFA"/>
    <w:rsid w:val="009C5D36"/>
    <w:rsid w:val="00A42917"/>
    <w:rsid w:val="00A43C7C"/>
    <w:rsid w:val="00A82777"/>
    <w:rsid w:val="00A9540E"/>
    <w:rsid w:val="00AB7214"/>
    <w:rsid w:val="00B102AE"/>
    <w:rsid w:val="00B116F4"/>
    <w:rsid w:val="00B15F61"/>
    <w:rsid w:val="00B209F3"/>
    <w:rsid w:val="00B42E07"/>
    <w:rsid w:val="00B5264D"/>
    <w:rsid w:val="00B55E25"/>
    <w:rsid w:val="00B707BA"/>
    <w:rsid w:val="00B94689"/>
    <w:rsid w:val="00C4007A"/>
    <w:rsid w:val="00C54EA1"/>
    <w:rsid w:val="00C63601"/>
    <w:rsid w:val="00C65707"/>
    <w:rsid w:val="00C66673"/>
    <w:rsid w:val="00C73E17"/>
    <w:rsid w:val="00C92787"/>
    <w:rsid w:val="00CA2B8E"/>
    <w:rsid w:val="00CD5036"/>
    <w:rsid w:val="00CD60FD"/>
    <w:rsid w:val="00CE18B5"/>
    <w:rsid w:val="00D071D1"/>
    <w:rsid w:val="00D3134A"/>
    <w:rsid w:val="00D62438"/>
    <w:rsid w:val="00D64C13"/>
    <w:rsid w:val="00DC2374"/>
    <w:rsid w:val="00DC5046"/>
    <w:rsid w:val="00DC6A0A"/>
    <w:rsid w:val="00DD6BB5"/>
    <w:rsid w:val="00DE4B58"/>
    <w:rsid w:val="00DE5870"/>
    <w:rsid w:val="00DF3D49"/>
    <w:rsid w:val="00E10F48"/>
    <w:rsid w:val="00E256FB"/>
    <w:rsid w:val="00E47A13"/>
    <w:rsid w:val="00E5355B"/>
    <w:rsid w:val="00E877C5"/>
    <w:rsid w:val="00EA0F4B"/>
    <w:rsid w:val="00ED4543"/>
    <w:rsid w:val="00F07846"/>
    <w:rsid w:val="00F1356A"/>
    <w:rsid w:val="00F42947"/>
    <w:rsid w:val="00F56052"/>
    <w:rsid w:val="00F659C2"/>
    <w:rsid w:val="00F67C25"/>
    <w:rsid w:val="00F77234"/>
    <w:rsid w:val="00F92CDD"/>
    <w:rsid w:val="00FA232B"/>
    <w:rsid w:val="00FB27B2"/>
    <w:rsid w:val="00FB41CA"/>
    <w:rsid w:val="00FD5376"/>
    <w:rsid w:val="00FD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1165D7"/>
  <w15:chartTrackingRefBased/>
  <w15:docId w15:val="{AE12F7C9-D20F-4743-814F-869C453F8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rsid w:val="00B42E07"/>
    <w:pPr>
      <w:tabs>
        <w:tab w:val="left" w:pos="4962"/>
      </w:tabs>
      <w:spacing w:before="120" w:after="120"/>
    </w:pPr>
    <w:rPr>
      <w:rFonts w:ascii="Arial" w:hAnsi="Arial" w:cs="Arial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"/>
    <w:rsid w:val="004A641C"/>
    <w:pPr>
      <w:keepNext/>
      <w:keepLines/>
      <w:spacing w:before="240" w:line="400" w:lineRule="exact"/>
      <w:outlineLvl w:val="0"/>
    </w:pPr>
    <w:rPr>
      <w:b/>
      <w:color w:val="FF4054"/>
      <w:sz w:val="40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rsid w:val="004A641C"/>
    <w:pPr>
      <w:keepNext/>
      <w:keepLines/>
      <w:spacing w:before="240"/>
      <w:outlineLvl w:val="1"/>
    </w:pPr>
    <w:rPr>
      <w:b/>
      <w:color w:val="262626" w:themeColor="text1" w:themeTint="D9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641C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262626" w:themeColor="text1" w:themeTint="D9"/>
      <w:sz w:val="22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A641C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bCs/>
      <w:caps/>
      <w:color w:val="FF4054"/>
      <w:sz w:val="21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4B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62626" w:themeColor="text1" w:themeTint="D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1C64"/>
    <w:pPr>
      <w:tabs>
        <w:tab w:val="center" w:pos="4536"/>
        <w:tab w:val="right" w:pos="9072"/>
      </w:tabs>
    </w:pPr>
    <w:rPr>
      <w:rFonts w:asciiTheme="minorHAnsi" w:hAnsiTheme="minorHAnsi" w:cstheme="minorBidi"/>
      <w:szCs w:val="24"/>
    </w:rPr>
  </w:style>
  <w:style w:type="character" w:customStyle="1" w:styleId="EncabezadoCar">
    <w:name w:val="Encabezado Car"/>
    <w:basedOn w:val="Fuentedeprrafopredeter"/>
    <w:link w:val="Encabezado"/>
    <w:uiPriority w:val="99"/>
    <w:rsid w:val="00651C64"/>
  </w:style>
  <w:style w:type="paragraph" w:styleId="Piedepgina">
    <w:name w:val="footer"/>
    <w:link w:val="PiedepginaCar"/>
    <w:uiPriority w:val="99"/>
    <w:unhideWhenUsed/>
    <w:rsid w:val="007B4D0B"/>
    <w:pPr>
      <w:tabs>
        <w:tab w:val="left" w:pos="2694"/>
        <w:tab w:val="left" w:pos="5529"/>
        <w:tab w:val="left" w:pos="6379"/>
      </w:tabs>
    </w:pPr>
    <w:rPr>
      <w:rFonts w:ascii="Arial" w:hAnsi="Arial" w:cs="Arial"/>
      <w:sz w:val="16"/>
      <w:szCs w:val="18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B4D0B"/>
    <w:rPr>
      <w:rFonts w:ascii="Arial" w:hAnsi="Arial" w:cs="Arial"/>
      <w:sz w:val="16"/>
      <w:szCs w:val="18"/>
    </w:rPr>
  </w:style>
  <w:style w:type="paragraph" w:customStyle="1" w:styleId="Style1">
    <w:name w:val="Style1"/>
    <w:basedOn w:val="Normal"/>
    <w:qFormat/>
    <w:rsid w:val="008224FE"/>
    <w:pPr>
      <w:tabs>
        <w:tab w:val="left" w:pos="2694"/>
        <w:tab w:val="left" w:pos="5529"/>
        <w:tab w:val="left" w:pos="6379"/>
      </w:tabs>
    </w:pPr>
    <w:rPr>
      <w:b/>
      <w:color w:val="FF5A66"/>
    </w:rPr>
  </w:style>
  <w:style w:type="character" w:customStyle="1" w:styleId="Ttulo4Car">
    <w:name w:val="Título 4 Car"/>
    <w:basedOn w:val="Fuentedeprrafopredeter"/>
    <w:link w:val="Ttulo4"/>
    <w:uiPriority w:val="9"/>
    <w:rsid w:val="004A641C"/>
    <w:rPr>
      <w:rFonts w:asciiTheme="majorHAnsi" w:eastAsiaTheme="majorEastAsia" w:hAnsiTheme="majorHAnsi" w:cstheme="majorBidi"/>
      <w:b/>
      <w:bCs/>
      <w:caps/>
      <w:color w:val="FF4054"/>
      <w:sz w:val="21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4B78"/>
    <w:rPr>
      <w:rFonts w:asciiTheme="majorHAnsi" w:eastAsiaTheme="majorEastAsia" w:hAnsiTheme="majorHAnsi" w:cstheme="majorBidi"/>
      <w:color w:val="262626" w:themeColor="text1" w:themeTint="D9"/>
      <w:sz w:val="20"/>
    </w:rPr>
  </w:style>
  <w:style w:type="character" w:styleId="Hipervnculo">
    <w:name w:val="Hyperlink"/>
    <w:basedOn w:val="Fuentedeprrafopredeter"/>
    <w:uiPriority w:val="99"/>
    <w:unhideWhenUsed/>
    <w:qFormat/>
    <w:rsid w:val="00B42E07"/>
    <w:rPr>
      <w:b/>
      <w:bCs/>
      <w:color w:val="FF4054"/>
    </w:rPr>
  </w:style>
  <w:style w:type="character" w:styleId="Hipervnculovisitado">
    <w:name w:val="FollowedHyperlink"/>
    <w:basedOn w:val="Fuentedeprrafopredeter"/>
    <w:uiPriority w:val="99"/>
    <w:semiHidden/>
    <w:unhideWhenUsed/>
    <w:rsid w:val="00F659C2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A641C"/>
    <w:rPr>
      <w:rFonts w:ascii="Arial" w:hAnsi="Arial" w:cs="Arial"/>
      <w:b/>
      <w:color w:val="FF4054"/>
      <w:sz w:val="40"/>
      <w:szCs w:val="48"/>
      <w:lang w:val="es-ES_tradnl"/>
    </w:rPr>
  </w:style>
  <w:style w:type="paragraph" w:customStyle="1" w:styleId="SmartPie">
    <w:name w:val="Smart Pie"/>
    <w:basedOn w:val="Normal"/>
    <w:qFormat/>
    <w:rsid w:val="00763DAA"/>
    <w:pPr>
      <w:widowControl w:val="0"/>
      <w:tabs>
        <w:tab w:val="left" w:pos="2694"/>
        <w:tab w:val="left" w:pos="5529"/>
        <w:tab w:val="left" w:pos="6379"/>
        <w:tab w:val="right" w:pos="9072"/>
      </w:tabs>
      <w:autoSpaceDE w:val="0"/>
      <w:autoSpaceDN w:val="0"/>
      <w:adjustRightInd w:val="0"/>
      <w:spacing w:before="0" w:after="0" w:line="201" w:lineRule="atLeast"/>
    </w:pPr>
    <w:rPr>
      <w:sz w:val="16"/>
      <w:szCs w:val="18"/>
    </w:rPr>
  </w:style>
  <w:style w:type="paragraph" w:styleId="Prrafodelista">
    <w:name w:val="List Paragraph"/>
    <w:aliases w:val="Liste à puce"/>
    <w:basedOn w:val="Normal"/>
    <w:uiPriority w:val="34"/>
    <w:qFormat/>
    <w:rsid w:val="00B42E07"/>
    <w:pPr>
      <w:contextualSpacing/>
    </w:pPr>
    <w:rPr>
      <w:color w:val="221E1F"/>
    </w:rPr>
  </w:style>
  <w:style w:type="paragraph" w:customStyle="1" w:styleId="SmartTextoLista">
    <w:name w:val="Smart Texto Lista"/>
    <w:basedOn w:val="Normal"/>
    <w:qFormat/>
    <w:rsid w:val="00B42E07"/>
    <w:pPr>
      <w:numPr>
        <w:numId w:val="13"/>
      </w:numPr>
      <w:spacing w:before="60" w:after="60"/>
      <w:ind w:left="357" w:hanging="357"/>
    </w:pPr>
    <w:rPr>
      <w:color w:val="221E1F"/>
    </w:rPr>
  </w:style>
  <w:style w:type="character" w:customStyle="1" w:styleId="Ttulo2Car">
    <w:name w:val="Título 2 Car"/>
    <w:basedOn w:val="Fuentedeprrafopredeter"/>
    <w:link w:val="Ttulo2"/>
    <w:uiPriority w:val="9"/>
    <w:rsid w:val="004A641C"/>
    <w:rPr>
      <w:rFonts w:ascii="Arial" w:hAnsi="Arial" w:cs="Arial"/>
      <w:b/>
      <w:color w:val="262626" w:themeColor="text1" w:themeTint="D9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4A641C"/>
    <w:rPr>
      <w:rFonts w:asciiTheme="majorHAnsi" w:eastAsiaTheme="majorEastAsia" w:hAnsiTheme="majorHAnsi" w:cstheme="majorBidi"/>
      <w:b/>
      <w:color w:val="262626" w:themeColor="text1" w:themeTint="D9"/>
      <w:sz w:val="22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DC2374"/>
    <w:rPr>
      <w:sz w:val="24"/>
    </w:rPr>
  </w:style>
  <w:style w:type="paragraph" w:customStyle="1" w:styleId="textecourantfergauche">
    <w:name w:val="texte courant fer à gauche"/>
    <w:basedOn w:val="Normal"/>
    <w:uiPriority w:val="99"/>
    <w:rsid w:val="007561D9"/>
    <w:pPr>
      <w:widowControl w:val="0"/>
      <w:suppressAutoHyphens/>
      <w:autoSpaceDE w:val="0"/>
      <w:autoSpaceDN w:val="0"/>
      <w:adjustRightInd w:val="0"/>
      <w:spacing w:after="170" w:line="288" w:lineRule="auto"/>
      <w:textAlignment w:val="center"/>
    </w:pPr>
    <w:rPr>
      <w:rFonts w:ascii="HKGrotesk-Regular" w:hAnsi="HKGrotesk-Regular" w:cs="HKGrotesk-Regular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rsid w:val="00B42E07"/>
    <w:rPr>
      <w:color w:val="605E5C"/>
      <w:shd w:val="clear" w:color="auto" w:fill="E1DFDD"/>
    </w:rPr>
  </w:style>
  <w:style w:type="paragraph" w:customStyle="1" w:styleId="Style2">
    <w:name w:val="Style2"/>
    <w:basedOn w:val="Normal"/>
    <w:autoRedefine/>
    <w:qFormat/>
    <w:rsid w:val="007561D9"/>
    <w:pPr>
      <w:tabs>
        <w:tab w:val="left" w:pos="5529"/>
      </w:tabs>
    </w:pPr>
    <w:rPr>
      <w:rFonts w:asciiTheme="minorHAnsi" w:hAnsiTheme="minorHAnsi" w:cstheme="minorBidi"/>
      <w:szCs w:val="24"/>
    </w:rPr>
  </w:style>
  <w:style w:type="character" w:customStyle="1" w:styleId="Smartlienhypertexte">
    <w:name w:val="Smart lien hypertexte"/>
    <w:basedOn w:val="Hipervnculo"/>
    <w:uiPriority w:val="1"/>
    <w:qFormat/>
    <w:rsid w:val="007561D9"/>
    <w:rPr>
      <w:rFonts w:ascii="Arial" w:hAnsi="Arial"/>
      <w:b/>
      <w:bCs/>
      <w:i w:val="0"/>
      <w:iCs w:val="0"/>
      <w:color w:val="FF4054"/>
      <w:sz w:val="20"/>
      <w:szCs w:val="24"/>
      <w:u w:val="single"/>
    </w:rPr>
  </w:style>
  <w:style w:type="paragraph" w:customStyle="1" w:styleId="Smarttexteespaceaprs6">
    <w:name w:val="Smart texte espace après 6"/>
    <w:basedOn w:val="Normal"/>
    <w:qFormat/>
    <w:rsid w:val="00B42E07"/>
  </w:style>
  <w:style w:type="paragraph" w:customStyle="1" w:styleId="Smarttextetableau">
    <w:name w:val="Smart texte tableau"/>
    <w:basedOn w:val="Normal"/>
    <w:qFormat/>
    <w:rsid w:val="00B42E07"/>
    <w:rPr>
      <w:sz w:val="16"/>
    </w:rPr>
  </w:style>
  <w:style w:type="character" w:customStyle="1" w:styleId="Smartcorpsc6">
    <w:name w:val="Smart corps c6"/>
    <w:aliases w:val="5 footer"/>
    <w:basedOn w:val="Fuentedeprrafopredeter"/>
    <w:uiPriority w:val="1"/>
    <w:qFormat/>
    <w:rsid w:val="0058054F"/>
    <w:rPr>
      <w:sz w:val="13"/>
    </w:rPr>
  </w:style>
  <w:style w:type="character" w:customStyle="1" w:styleId="wwwsmartcoop">
    <w:name w:val="www.smart.coop"/>
    <w:basedOn w:val="Fuentedeprrafopredeter"/>
    <w:uiPriority w:val="1"/>
    <w:qFormat/>
    <w:rsid w:val="004A641C"/>
    <w:rPr>
      <w:rFonts w:asciiTheme="minorHAnsi" w:hAnsiTheme="minorHAnsi"/>
      <w:b/>
      <w:color w:val="FF4054"/>
    </w:rPr>
  </w:style>
  <w:style w:type="character" w:styleId="Nmerodepgina">
    <w:name w:val="page number"/>
    <w:basedOn w:val="Fuentedeprrafopredeter"/>
    <w:uiPriority w:val="99"/>
    <w:semiHidden/>
    <w:unhideWhenUsed/>
    <w:rsid w:val="00C92787"/>
  </w:style>
  <w:style w:type="table" w:styleId="Tablaconcuadrcula">
    <w:name w:val="Table Grid"/>
    <w:basedOn w:val="Tablanormal"/>
    <w:uiPriority w:val="39"/>
    <w:rsid w:val="00763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rtPieRSocial">
    <w:name w:val="Smart Pie RSocial"/>
    <w:basedOn w:val="SmartPie"/>
    <w:next w:val="SmartPie"/>
    <w:qFormat/>
    <w:rsid w:val="00763DAA"/>
    <w:rPr>
      <w:b/>
      <w:color w:val="FF4054"/>
    </w:rPr>
  </w:style>
  <w:style w:type="character" w:styleId="nfasissutil">
    <w:name w:val="Subtle Emphasis"/>
    <w:basedOn w:val="Fuentedeprrafopredeter"/>
    <w:uiPriority w:val="19"/>
    <w:qFormat/>
    <w:rsid w:val="003849FB"/>
    <w:rPr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qFormat/>
    <w:rsid w:val="003849FB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3849FB"/>
    <w:rPr>
      <w:i/>
      <w:iCs/>
      <w:color w:val="5B9BD5" w:themeColor="accent1"/>
    </w:rPr>
  </w:style>
  <w:style w:type="paragraph" w:styleId="Cita">
    <w:name w:val="Quote"/>
    <w:basedOn w:val="Normal"/>
    <w:next w:val="Normal"/>
    <w:link w:val="CitaCar"/>
    <w:uiPriority w:val="29"/>
    <w:qFormat/>
    <w:rsid w:val="003849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849FB"/>
    <w:rPr>
      <w:rFonts w:ascii="Arial" w:hAnsi="Arial" w:cs="Arial"/>
      <w:i/>
      <w:iCs/>
      <w:color w:val="404040" w:themeColor="text1" w:themeTint="BF"/>
      <w:sz w:val="20"/>
      <w:szCs w:val="20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849F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849FB"/>
    <w:rPr>
      <w:rFonts w:ascii="Arial" w:hAnsi="Arial" w:cs="Arial"/>
      <w:i/>
      <w:iCs/>
      <w:color w:val="5B9BD5" w:themeColor="accent1"/>
      <w:sz w:val="20"/>
      <w:szCs w:val="20"/>
      <w:lang w:val="es-ES_tradnl"/>
    </w:rPr>
  </w:style>
  <w:style w:type="table" w:customStyle="1" w:styleId="Estilo1">
    <w:name w:val="Estilo1"/>
    <w:basedOn w:val="Tablanormal"/>
    <w:uiPriority w:val="99"/>
    <w:rsid w:val="00884E1F"/>
    <w:tblPr>
      <w:tblStyleRowBandSize w:val="1"/>
    </w:tbl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FF4054"/>
      </w:tcPr>
    </w:tblStylePr>
    <w:tblStylePr w:type="lastRow">
      <w:rPr>
        <w:rFonts w:ascii="Arial" w:hAnsi="Arial"/>
        <w:b/>
        <w:sz w:val="20"/>
      </w:rPr>
    </w:tblStylePr>
    <w:tblStylePr w:type="band2Horz">
      <w:tblPr/>
      <w:tcPr>
        <w:shd w:val="clear" w:color="auto" w:fill="FFC9CE"/>
      </w:tcPr>
    </w:tblStylePr>
  </w:style>
  <w:style w:type="table" w:customStyle="1" w:styleId="SmartTablaGris">
    <w:name w:val="Smart Tabla Gris"/>
    <w:basedOn w:val="Tablanormal"/>
    <w:uiPriority w:val="99"/>
    <w:rsid w:val="00884E1F"/>
    <w:tblPr>
      <w:tblStyleRowBandSize w:val="1"/>
    </w:tblPr>
    <w:tblStylePr w:type="firstRow">
      <w:rPr>
        <w:rFonts w:asciiTheme="minorHAnsi" w:hAnsiTheme="minorHAnsi"/>
        <w:b/>
        <w:color w:val="404040" w:themeColor="text1" w:themeTint="BF"/>
        <w:sz w:val="20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b/>
        <w:color w:val="auto"/>
        <w:sz w:val="20"/>
      </w:rPr>
      <w:tblPr/>
      <w:tcPr>
        <w:shd w:val="clear" w:color="auto" w:fill="BFBFBF" w:themeFill="background1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ilar.lopez\GRUPO%20COOPERATIVO%20SMART\SMART%20-%20Documentos\PLANTILLAS\PLANTILLA-SMART-documento-base.dotx" TargetMode="External"/></Relationships>
</file>

<file path=word/theme/theme1.xml><?xml version="1.0" encoding="utf-8"?>
<a:theme xmlns:a="http://schemas.openxmlformats.org/drawingml/2006/main" name="theme SMar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6bc505-762f-47f8-ba8c-44eeb4fdcad7">
      <Terms xmlns="http://schemas.microsoft.com/office/infopath/2007/PartnerControls"/>
    </lcf76f155ced4ddcb4097134ff3c332f>
    <TaxCatchAll xmlns="787ba547-a87f-4afe-8c87-5434c8d18f3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7" ma:contentTypeDescription="Crear nuevo documento." ma:contentTypeScope="" ma:versionID="f80eb1bb557d31da6580ab0b7632877a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07c18d15680eb7bfb89fe01151739617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0c03f3bb-8cb1-49df-89b6-ea1baf6095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ff8e3c2-3b33-4016-a54b-302eac57f46e}" ma:internalName="TaxCatchAll" ma:showField="CatchAllData" ma:web="787ba547-a87f-4afe-8c87-5434c8d1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05F64C-BC76-4BD4-BBB5-F242E638D5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7CA90B-7B41-4F55-9812-2E4DCD8271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D74AAE-0A6A-46CD-8ADE-A0BA38D5E4B6}"/>
</file>

<file path=customXml/itemProps4.xml><?xml version="1.0" encoding="utf-8"?>
<ds:datastoreItem xmlns:ds="http://schemas.openxmlformats.org/officeDocument/2006/customXml" ds:itemID="{4EFEC0F1-7499-4453-AA1F-0D0B95C9AD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PLANTILLA-SMART-documento-base.dotx</Template>
  <TotalTime>4</TotalTime>
  <Pages>1</Pages>
  <Words>371</Words>
  <Characters>2046</Characters>
  <Application>Microsoft Office Word</Application>
  <DocSecurity>0</DocSecurity>
  <Lines>17</Lines>
  <Paragraphs>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/>
      <vt:lpstr/>
      <vt:lpstr>        Smart titre 1</vt:lpstr>
      <vt:lpstr/>
      <vt:lpstr>    Smart titre 2</vt:lpstr>
      <vt:lpstr>        Smart titre 3</vt:lpstr>
      <vt:lpstr/>
    </vt:vector>
  </TitlesOfParts>
  <Manager/>
  <Company/>
  <LinksUpToDate>false</LinksUpToDate>
  <CharactersWithSpaces>2413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mpilar.lopez</dc:creator>
  <cp:keywords/>
  <dc:description/>
  <cp:lastModifiedBy>Hélène</cp:lastModifiedBy>
  <cp:revision>2</cp:revision>
  <cp:lastPrinted>2018-12-13T13:26:00Z</cp:lastPrinted>
  <dcterms:created xsi:type="dcterms:W3CDTF">2020-10-05T10:38:00Z</dcterms:created>
  <dcterms:modified xsi:type="dcterms:W3CDTF">2020-10-05T10:38:00Z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  <property fmtid="{D5CDD505-2E9C-101B-9397-08002B2CF9AE}" pid="3" name="AuthorIds_UIVersion_5120">
    <vt:lpwstr>6</vt:lpwstr>
  </property>
</Properties>
</file>